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E40F" w14:textId="0CE0B160" w:rsidR="00535962" w:rsidRPr="00F7167E" w:rsidRDefault="0048733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A1D7CD" wp14:editId="001A443D">
                <wp:simplePos x="0" y="0"/>
                <wp:positionH relativeFrom="column">
                  <wp:posOffset>6581776</wp:posOffset>
                </wp:positionH>
                <wp:positionV relativeFrom="paragraph">
                  <wp:posOffset>-581025</wp:posOffset>
                </wp:positionV>
                <wp:extent cx="2382520" cy="777240"/>
                <wp:effectExtent l="0" t="0" r="17780" b="22860"/>
                <wp:wrapNone/>
                <wp:docPr id="1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2520" cy="7772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7454112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45F039" w14:textId="61964596" w:rsidR="00A06561" w:rsidRPr="00535962" w:rsidRDefault="000F266F" w:rsidP="00D3735E">
                                        <w:r w:rsidRPr="000F266F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EC65AD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0F266F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A44D65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EC65AD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90695A">
                                          <w:rPr>
                                            <w:rStyle w:val="Style2"/>
                                          </w:rPr>
                                          <w:t>7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2B78D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A1D7CD" id="Group 21" o:spid="_x0000_s1026" style="position:absolute;margin-left:518.25pt;margin-top:-45.75pt;width:187.6pt;height:61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8bc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CdzP/QhDQnIZrOZH/QJSArIklbz/Pl0ihGIQ39ik5MUZ4N6GARW1/PcQEsdEtlzja+9bzr3UExy&#10;g5f8P7yuC9JQkwap8bgSqEzB1RAjRmrA4BtUGWF5RZHva6/08bBvAFVaRBHjJwVso8dC8LagJAW3&#10;PBPFjoKeSMjHXyF+BKsR6D8jRaJGSHVBeY30IMYCvDcZJLeXUllQhy06oYyfl1UF6ySqGGpjvAj9&#10;0ChIXpWpFmqZFPnqpBLolmimmV+foZ1tdamA71VZx3g+biKRhuOMpeYURcrKjiG9FTOFaCGx0K54&#10;egfwCG7JDM0HBgUXvzBqgcgxlj/XRFCMqk8MIF54AZQZUmYShDNdf2JbstqWEJaAqRgrjOzwRNlu&#10;sW5EmRdwkmdiZ/wYKj8rDWA6Zdar3lkoPu1rTxc73KocqHBbOYbgyFb6fbbpXrIvNnr+QmOgaTU1&#10;JUeisVQCb2JJtZjOdcZINLJx4YWe0dKg9aKRjK676PVcI3xVLs4GRG90XB95h3zTILaYhVQH60P+&#10;nouUI2SeO5tZzEakR8TCwPS2EbF/5uQOpcxdSUfurXJbodW6hhZt+ehtUQ3WdbO1PB0oqq9bbcK0&#10;1B3rlvP+PJw9RvpBz5rb89F76BWqW3VQuBuCPq1tvFzLeImLC55ktv1syBLqQng9soz95SFXJtPd&#10;7rJXrqjuGbgymQPdHrkg3wJX7MtmKIa3ctNuXn/m/jWPZdPJ+oe9fo1vz82uzd+P5W8AAAD//wMA&#10;UEsDBBQABgAIAAAAIQBNHxPv4gAAAAwBAAAPAAAAZHJzL2Rvd25yZXYueG1sTI/BbsIwDIbvk/YO&#10;kSftBknWwaBrihDadkKTBpMmbqExbUXjVE1oy9svnLabf/nT78/ZarQN67HztSMFciqAIRXO1FQq&#10;+N6/TxbAfNBkdOMIFVzRwyq/v8t0atxAX9jvQsliCflUK6hCaFPOfVGh1X7qWqS4O7nO6hBjV3LT&#10;6SGW24Y/CTHnVtcUL1S6xU2FxXl3sQo+Bj2sE/nWb8+nzfWwn33+bCUq9fgwrl+BBRzDHww3/agO&#10;eXQ6ugsZz5qYRTKfRVbBZCnjcEOepXwBdlSQiCXwPOP/n8h/AQAA//8DAFBLAQItABQABgAIAAAA&#10;IQC2gziS/gAAAOEBAAATAAAAAAAAAAAAAAAAAAAAAABbQ29udGVudF9UeXBlc10ueG1sUEsBAi0A&#10;FAAGAAgAAAAhADj9If/WAAAAlAEAAAsAAAAAAAAAAAAAAAAALwEAAF9yZWxzLy5yZWxzUEsBAi0A&#10;FAAGAAgAAAAhAOmTPxtwAwAAxgwAAA4AAAAAAAAAAAAAAAAALgIAAGRycy9lMm9Eb2MueG1sUEsB&#10;Ai0AFAAGAAgAAAAhAE0fE+/iAAAADAEAAA8AAAAAAAAAAAAAAAAAygUAAGRycy9kb3ducmV2Lnht&#10;bFBLBQYAAAAABAAEAPMAAADZ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7454112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45F039" w14:textId="61964596" w:rsidR="00A06561" w:rsidRPr="00535962" w:rsidRDefault="000F266F" w:rsidP="00D3735E">
                                  <w:r w:rsidRPr="000F266F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EC65AD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0F266F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A44D65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EC65AD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90695A">
                                    <w:rPr>
                                      <w:rStyle w:val="Style2"/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7B02B78D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6805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5CE6C84B" wp14:editId="4987C97F">
            <wp:simplePos x="0" y="0"/>
            <wp:positionH relativeFrom="column">
              <wp:posOffset>3728720</wp:posOffset>
            </wp:positionH>
            <wp:positionV relativeFrom="paragraph">
              <wp:posOffset>-735965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44B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5271C" wp14:editId="091A0244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3020695" cy="1012190"/>
                <wp:effectExtent l="0" t="0" r="635" b="63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695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E4F074" w14:textId="77777777" w:rsidR="00BC61BD" w:rsidRPr="00BC61BD" w:rsidRDefault="000B153E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B153E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B6D3ACA" wp14:editId="187515CD">
                                      <wp:extent cx="2434441" cy="258811"/>
                                      <wp:effectExtent l="0" t="0" r="0" b="0"/>
                                      <wp:docPr id="4" name="Picture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587198" cy="27505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5271C" id="Text Box 2" o:spid="_x0000_s1031" type="#_x0000_t202" style="position:absolute;margin-left:-28.65pt;margin-top:-25.75pt;width:237.85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Qz5gEAAKkDAAAOAAAAZHJzL2Uyb0RvYy54bWysU9tu2zAMfR+wfxD0vviytFuMOEXXosOA&#10;7gJ0/QBZlmJhtqhRSuzs60fJaZptb8VeBJGUD885pNdX09CzvUJvwNa8WOScKSuhNXZb88fvd2/e&#10;c+aDsK3owaqaH5TnV5vXr9ajq1QJHfStQkYg1lejq3kXgquyzMtODcIvwClLRQ04iEAhbrMWxUjo&#10;Q5+VeX6ZjYCtQ5DKe8rezkW+SfhaKxm+au1VYH3NiVtIJ6aziWe2WYtqi8J1Rh5piBewGISx1PQE&#10;dSuCYDs0/0ANRiJ40GEhYchAayNV0kBqivwvNQ+dcCppIXO8O9nk/x+s/LJ/cN+QhekDTDTAJMK7&#10;e5A/PLNw0wm7VdeIMHZKtNS4iJZlo/PV8dNota98BGnGz9DSkMUuQAKaNA7RFdLJCJ0GcDiZrqbA&#10;JCXf5mV+ubrgTFKtyIuyWKWxZKJ6+tyhDx8VDCxeao401QQv9vc+RDqienoSu1m4M32fJtvbPxL0&#10;MGYS/ch45h6mZmKmrXkZtUU1DbQH0oMw7wvtN106wF+cjbQrNfc/dwIVZ/0nS56siuUyLlcKlhfv&#10;SgrwvNKcV4SVBFXzwNl8vQnzQu4cmm1HneYpWLgmH7VJCp9ZHenTPiThx92NC3cep1fPf9jmNwAA&#10;AP//AwBQSwMEFAAGAAgAAAAhAF0Q7S/fAAAACwEAAA8AAABkcnMvZG93bnJldi54bWxMj8FOwzAM&#10;hu9IvENkJG5bUmjZVppOCMQVtMEmccsar61onKrJ1vL2eCe42fKn399frCfXiTMOofWkIZkrEEiV&#10;ty3VGj4/XmdLECEasqbzhBp+MMC6vL4qTG79SBs8b2MtOIRCbjQ0Mfa5lKFq0Jkw9z0S345+cCby&#10;OtTSDmbkcNfJO6UepDMt8YfG9PjcYPW9PTkNu7fj1z5V7/WLy/rRT0qSW0mtb2+mp0cQEaf4B8NF&#10;n9WhZKeDP5ENotMwyxb3jF6GJAPBRJosUxAHRtViBbIs5P8O5S8AAAD//wMAUEsBAi0AFAAGAAgA&#10;AAAhALaDOJL+AAAA4QEAABMAAAAAAAAAAAAAAAAAAAAAAFtDb250ZW50X1R5cGVzXS54bWxQSwEC&#10;LQAUAAYACAAAACEAOP0h/9YAAACUAQAACwAAAAAAAAAAAAAAAAAvAQAAX3JlbHMvLnJlbHNQSwEC&#10;LQAUAAYACAAAACEA4iaEM+YBAACpAwAADgAAAAAAAAAAAAAAAAAuAgAAZHJzL2Uyb0RvYy54bWxQ&#10;SwECLQAUAAYACAAAACEAXRDtL98AAAALAQAADwAAAAAAAAAAAAAAAABABAAAZHJzL2Rvd25yZXYu&#10;eG1sUEsFBgAAAAAEAAQA8wAAAEw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E4F074" w14:textId="77777777" w:rsidR="00BC61BD" w:rsidRPr="00BC61BD" w:rsidRDefault="000B153E">
                          <w:pPr>
                            <w:rPr>
                              <w:lang w:val="en-US"/>
                            </w:rPr>
                          </w:pPr>
                          <w:r w:rsidRPr="000B153E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B6D3ACA" wp14:editId="187515CD">
                                <wp:extent cx="2434441" cy="258811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87198" cy="27505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B44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D59ACF" wp14:editId="2EA0C234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16EB66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59ACF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5A16EB66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B44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84717E9" wp14:editId="0A6D2961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1DA3635C" w14:textId="77777777" w:rsidR="000B153E" w:rsidRPr="000B153E" w:rsidRDefault="00B6607B" w:rsidP="000B153E">
                                <w:sdt>
                                  <w:sdtPr>
                                    <w:rPr>
                                      <w:rStyle w:val="Style6"/>
                                    </w:rPr>
                                    <w:alias w:val="Nombre de la Institución"/>
                                    <w:tag w:val="Nombre de la Institución"/>
                                    <w:id w:val="471180583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0B153E">
                                      <w:rPr>
                                        <w:rStyle w:val="Style6"/>
                                      </w:rPr>
                                      <w:t xml:space="preserve">               </w:t>
                                    </w:r>
                                    <w:proofErr w:type="gramStart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>Comité  Ejecutor</w:t>
                                    </w:r>
                                    <w:proofErr w:type="gramEnd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 xml:space="preserve">  </w:t>
                                    </w:r>
                                    <w:proofErr w:type="gramStart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>de  Infraestructura</w:t>
                                    </w:r>
                                    <w:proofErr w:type="gramEnd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 xml:space="preserve">  de Zonas Turísticas </w:t>
                                    </w:r>
                                  </w:sdtContent>
                                </w:sdt>
                              </w:p>
                              <w:p w14:paraId="20276FA1" w14:textId="77777777" w:rsidR="002E1412" w:rsidRPr="002E1412" w:rsidRDefault="00B6607B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717E9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1DA3635C" w14:textId="77777777" w:rsidR="000B153E" w:rsidRPr="000B153E" w:rsidRDefault="00B6607B" w:rsidP="000B153E"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471180583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0B153E">
                                <w:rPr>
                                  <w:rStyle w:val="Style6"/>
                                </w:rPr>
                                <w:t xml:space="preserve">               </w:t>
                              </w:r>
                              <w:proofErr w:type="gramStart"/>
                              <w:r w:rsidR="000B153E" w:rsidRPr="000B153E">
                                <w:rPr>
                                  <w:rStyle w:val="Style6"/>
                                </w:rPr>
                                <w:t>Comité  Ejecutor</w:t>
                              </w:r>
                              <w:proofErr w:type="gramEnd"/>
                              <w:r w:rsidR="000B153E" w:rsidRPr="000B153E">
                                <w:rPr>
                                  <w:rStyle w:val="Style6"/>
                                </w:rPr>
                                <w:t xml:space="preserve">  </w:t>
                              </w:r>
                              <w:proofErr w:type="gramStart"/>
                              <w:r w:rsidR="000B153E" w:rsidRPr="000B153E">
                                <w:rPr>
                                  <w:rStyle w:val="Style6"/>
                                </w:rPr>
                                <w:t>de  Infraestructura</w:t>
                              </w:r>
                              <w:proofErr w:type="gramEnd"/>
                              <w:r w:rsidR="000B153E" w:rsidRPr="000B153E">
                                <w:rPr>
                                  <w:rStyle w:val="Style6"/>
                                </w:rPr>
                                <w:t xml:space="preserve">  de Zonas Turísticas </w:t>
                              </w:r>
                            </w:sdtContent>
                          </w:sdt>
                        </w:p>
                        <w:p w14:paraId="20276FA1" w14:textId="77777777" w:rsidR="002E1412" w:rsidRPr="002E1412" w:rsidRDefault="00B6607B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449E3B3" w14:textId="77777777" w:rsidR="00535962" w:rsidRPr="00535962" w:rsidRDefault="007641DE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D918A7" wp14:editId="5B936ACD">
                <wp:simplePos x="0" y="0"/>
                <wp:positionH relativeFrom="column">
                  <wp:posOffset>7564726</wp:posOffset>
                </wp:positionH>
                <wp:positionV relativeFrom="paragraph">
                  <wp:posOffset>-3323</wp:posOffset>
                </wp:positionV>
                <wp:extent cx="1448435" cy="278130"/>
                <wp:effectExtent l="0" t="0" r="0" b="762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BC6B2" w14:textId="77777777" w:rsidR="007641DE" w:rsidRPr="0026335F" w:rsidRDefault="00B6607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641DE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918A7" id="Cuadro de texto 19" o:spid="_x0000_s1034" type="#_x0000_t202" style="position:absolute;margin-left:595.65pt;margin-top:-.25pt;width:114.05pt;height:21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DP/iea3gAAAAoBAAAPAAAAZHJzL2Rvd25yZXYueG1sTI/BTsMwEETv&#10;SPyDtUjc2nVIipoQp0IgriAKVOLmxtskIl5HsduEv8c90eNon2belpvZ9uJEo+8cK0iWEgRx7UzH&#10;jYLPj5fFGoQPmo3uHZOCX/Kwqa6vSl0YN/E7nbahEbGEfaEVtCEMBaKvW7LaL91AHG8HN1odYhwb&#10;NKOeYrnt8U7Ke7S647jQ6oGeWqp/tker4Ov18L3L5FvzbFfD5GaJbHNU6vZmfnwAEWgO/zCc9aM6&#10;VNFp745svOhjTvIkjayCxQrEGciSPAOxV5ClKWBV4uUL1R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z/4nmt4AAAAKAQAADwAAAAAAAAAAAAAAAAA+BAAAZHJzL2Rvd25yZXYueG1s&#10;UEsFBgAAAAAEAAQA8wAAAEkFAAAAAA==&#10;" filled="f" stroked="f">
                <v:textbox>
                  <w:txbxContent>
                    <w:p w14:paraId="1E4BC6B2" w14:textId="77777777" w:rsidR="007641DE" w:rsidRPr="0026335F" w:rsidRDefault="00B6607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641DE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B44B4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7513CA" wp14:editId="4384F3A4">
                <wp:simplePos x="0" y="0"/>
                <wp:positionH relativeFrom="column">
                  <wp:posOffset>3162935</wp:posOffset>
                </wp:positionH>
                <wp:positionV relativeFrom="paragraph">
                  <wp:posOffset>82550</wp:posOffset>
                </wp:positionV>
                <wp:extent cx="1993265" cy="454660"/>
                <wp:effectExtent l="635" t="0" r="0" b="0"/>
                <wp:wrapNone/>
                <wp:docPr id="1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B8370" w14:textId="77777777" w:rsidR="00F7443C" w:rsidRPr="004767CC" w:rsidRDefault="00B6607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513CA" id="Text Box 18" o:spid="_x0000_s1035" type="#_x0000_t202" style="position:absolute;margin-left:249.05pt;margin-top:6.5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GojHN/dAAAACQEAAA8AAABkcnMv&#10;ZG93bnJldi54bWxMj8FOwzAQRO9I/IO1lbgg6qSENA1xKkAC9drSD3DibRI1Xkex26R/z3KC26xm&#10;NPum2M62F1ccfedIQbyMQCDVznTUKDh+fz5lIHzQZHTvCBXc0MO2vL8rdG7cRHu8HkIjuIR8rhW0&#10;IQy5lL5u0Wq/dAMSeyc3Wh34HBtpRj1xue3lKopSaXVH/KHVA360WJ8PF6vgtJseXzZT9RWO632S&#10;vutuXbmbUg+L+e0VRMA5/IXhF5/RoWSmyl3IeNErSDZZzFE2nnkTB7J4xaJikaQgy0L+X1D+AAAA&#10;//8DAFBLAQItABQABgAIAAAAIQC2gziS/gAAAOEBAAATAAAAAAAAAAAAAAAAAAAAAABbQ29udGVu&#10;dF9UeXBlc10ueG1sUEsBAi0AFAAGAAgAAAAhADj9If/WAAAAlAEAAAsAAAAAAAAAAAAAAAAALwEA&#10;AF9yZWxzLy5yZWxzUEsBAi0AFAAGAAgAAAAhAMN/BaX4AQAA0QMAAA4AAAAAAAAAAAAAAAAALgIA&#10;AGRycy9lMm9Eb2MueG1sUEsBAi0AFAAGAAgAAAAhAGojHN/dAAAACQEAAA8AAAAAAAAAAAAAAAAA&#10;UgQAAGRycy9kb3ducmV2LnhtbFBLBQYAAAAABAAEAPMAAABcBQAAAAA=&#10;" stroked="f">
                <v:textbox>
                  <w:txbxContent>
                    <w:p w14:paraId="461B8370" w14:textId="77777777" w:rsidR="00F7443C" w:rsidRPr="004767CC" w:rsidRDefault="00B6607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B1121B" w14:textId="77777777" w:rsidR="00535962" w:rsidRDefault="00EB44B4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83AA73" wp14:editId="7C2EEFB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2540" r="3175" b="254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770E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3AA73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74B770E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1108BF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72468A6F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62D6942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5CFEFEC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D7FF06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03590E7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5204DBB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1F6CCCD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2BFA84F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44CC723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7893C72D" w14:textId="77777777" w:rsidTr="00A24343">
        <w:trPr>
          <w:trHeight w:val="457"/>
          <w:jc w:val="center"/>
        </w:trPr>
        <w:tc>
          <w:tcPr>
            <w:tcW w:w="849" w:type="dxa"/>
          </w:tcPr>
          <w:p w14:paraId="1739B81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C581643" w14:textId="77777777" w:rsidR="0037246F" w:rsidRDefault="0037246F" w:rsidP="00BB657B">
            <w:pPr>
              <w:spacing w:after="0" w:line="240" w:lineRule="auto"/>
            </w:pPr>
          </w:p>
          <w:p w14:paraId="7A5ABBE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5E6F2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7F0BAF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9405E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57FFC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A09E49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0A727E5" w14:textId="77777777" w:rsidTr="00A24343">
        <w:trPr>
          <w:trHeight w:val="477"/>
          <w:jc w:val="center"/>
        </w:trPr>
        <w:tc>
          <w:tcPr>
            <w:tcW w:w="849" w:type="dxa"/>
          </w:tcPr>
          <w:p w14:paraId="584D04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ADE0F8" w14:textId="77777777" w:rsidR="0037246F" w:rsidRDefault="0037246F" w:rsidP="00BB657B">
            <w:pPr>
              <w:spacing w:after="0" w:line="240" w:lineRule="auto"/>
            </w:pPr>
          </w:p>
          <w:p w14:paraId="329C5A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356C92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36F69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438FE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991422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4A45D96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5259224" w14:textId="77777777" w:rsidTr="00A24343">
        <w:trPr>
          <w:trHeight w:val="477"/>
          <w:jc w:val="center"/>
        </w:trPr>
        <w:tc>
          <w:tcPr>
            <w:tcW w:w="849" w:type="dxa"/>
          </w:tcPr>
          <w:p w14:paraId="07B2655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1E5A832" w14:textId="77777777" w:rsidR="0037246F" w:rsidRDefault="0037246F" w:rsidP="00BB657B">
            <w:pPr>
              <w:spacing w:after="0" w:line="240" w:lineRule="auto"/>
            </w:pPr>
          </w:p>
          <w:p w14:paraId="427262D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94713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B5628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790CB5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8D50EA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0A1401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B1C6B10" w14:textId="77777777" w:rsidTr="00A24343">
        <w:trPr>
          <w:trHeight w:val="477"/>
          <w:jc w:val="center"/>
        </w:trPr>
        <w:tc>
          <w:tcPr>
            <w:tcW w:w="849" w:type="dxa"/>
          </w:tcPr>
          <w:p w14:paraId="6D6467B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FEB9BE4" w14:textId="77777777" w:rsidR="0037246F" w:rsidRDefault="0037246F" w:rsidP="00BB657B">
            <w:pPr>
              <w:spacing w:after="0" w:line="240" w:lineRule="auto"/>
            </w:pPr>
          </w:p>
          <w:p w14:paraId="4CC84D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52E3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EA92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2F3C55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E56E3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8C14FB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E2C3B64" w14:textId="77777777" w:rsidTr="00A24343">
        <w:trPr>
          <w:trHeight w:val="477"/>
          <w:jc w:val="center"/>
        </w:trPr>
        <w:tc>
          <w:tcPr>
            <w:tcW w:w="849" w:type="dxa"/>
          </w:tcPr>
          <w:p w14:paraId="2C440C2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992BE48" w14:textId="77777777" w:rsidR="0037246F" w:rsidRDefault="0037246F" w:rsidP="00BB657B">
            <w:pPr>
              <w:spacing w:after="0" w:line="240" w:lineRule="auto"/>
            </w:pPr>
          </w:p>
          <w:p w14:paraId="1D9ABE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477EA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776B9E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C66B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71F506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75C621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B65E624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21EF2ACB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F4981D0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206011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F3AD1DD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E91DC95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CC81D0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40EEB77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B6BFE1C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90055C2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EB44B4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B0306E" wp14:editId="153EAEB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B8DA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0306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8EB8DA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06D6A" w14:textId="77777777" w:rsidR="00B6607B" w:rsidRDefault="00B6607B" w:rsidP="001007E7">
      <w:pPr>
        <w:spacing w:after="0" w:line="240" w:lineRule="auto"/>
      </w:pPr>
      <w:r>
        <w:separator/>
      </w:r>
    </w:p>
  </w:endnote>
  <w:endnote w:type="continuationSeparator" w:id="0">
    <w:p w14:paraId="25713EFE" w14:textId="77777777" w:rsidR="00B6607B" w:rsidRDefault="00B6607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76B8" w14:textId="77777777" w:rsidR="001007E7" w:rsidRDefault="00EB44B4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B22F4B" wp14:editId="13CCF63D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218B6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D0AE3A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CC0F80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B22F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ED218B6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D0AE3A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CC0F80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47B2FEF" w14:textId="77777777" w:rsidR="001007E7" w:rsidRDefault="00EB44B4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0F3929" wp14:editId="181099D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ABB03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0F392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7D8ABB03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4EABB6A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4FE971B7" wp14:editId="49BC5950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C24B84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06EC6" w14:textId="77777777" w:rsidR="00B6607B" w:rsidRDefault="00B6607B" w:rsidP="001007E7">
      <w:pPr>
        <w:spacing w:after="0" w:line="240" w:lineRule="auto"/>
      </w:pPr>
      <w:r>
        <w:separator/>
      </w:r>
    </w:p>
  </w:footnote>
  <w:footnote w:type="continuationSeparator" w:id="0">
    <w:p w14:paraId="4FAC19D7" w14:textId="77777777" w:rsidR="00B6607B" w:rsidRDefault="00B6607B" w:rsidP="001007E7">
      <w:pPr>
        <w:spacing w:after="0" w:line="240" w:lineRule="auto"/>
      </w:pPr>
      <w:r>
        <w:continuationSeparator/>
      </w:r>
    </w:p>
  </w:footnote>
  <w:footnote w:id="1">
    <w:p w14:paraId="59BB381D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E649982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46F"/>
    <w:rsid w:val="0001443A"/>
    <w:rsid w:val="0001556F"/>
    <w:rsid w:val="00034DD9"/>
    <w:rsid w:val="000353FA"/>
    <w:rsid w:val="000625FA"/>
    <w:rsid w:val="00091EBD"/>
    <w:rsid w:val="000A014C"/>
    <w:rsid w:val="000B153E"/>
    <w:rsid w:val="000E40D9"/>
    <w:rsid w:val="000F266F"/>
    <w:rsid w:val="001007E7"/>
    <w:rsid w:val="001020C0"/>
    <w:rsid w:val="001023C7"/>
    <w:rsid w:val="00111973"/>
    <w:rsid w:val="00113C30"/>
    <w:rsid w:val="00123B8D"/>
    <w:rsid w:val="00136CBC"/>
    <w:rsid w:val="00157600"/>
    <w:rsid w:val="00167E56"/>
    <w:rsid w:val="00170EC5"/>
    <w:rsid w:val="00182477"/>
    <w:rsid w:val="00184D5D"/>
    <w:rsid w:val="00191063"/>
    <w:rsid w:val="00194FF2"/>
    <w:rsid w:val="001C1891"/>
    <w:rsid w:val="001D60F2"/>
    <w:rsid w:val="001F73A7"/>
    <w:rsid w:val="00200073"/>
    <w:rsid w:val="00201761"/>
    <w:rsid w:val="0020415B"/>
    <w:rsid w:val="00252832"/>
    <w:rsid w:val="00253DBA"/>
    <w:rsid w:val="0026335F"/>
    <w:rsid w:val="002860A4"/>
    <w:rsid w:val="002971F5"/>
    <w:rsid w:val="00297B22"/>
    <w:rsid w:val="00297B6C"/>
    <w:rsid w:val="002B6942"/>
    <w:rsid w:val="002C0AD6"/>
    <w:rsid w:val="002C3B6C"/>
    <w:rsid w:val="002C4A7E"/>
    <w:rsid w:val="002E1412"/>
    <w:rsid w:val="002F1DA1"/>
    <w:rsid w:val="0030672E"/>
    <w:rsid w:val="00314023"/>
    <w:rsid w:val="0031441A"/>
    <w:rsid w:val="00314AD2"/>
    <w:rsid w:val="003222BF"/>
    <w:rsid w:val="00351DE8"/>
    <w:rsid w:val="00352F0B"/>
    <w:rsid w:val="00361247"/>
    <w:rsid w:val="00371FFF"/>
    <w:rsid w:val="0037246F"/>
    <w:rsid w:val="00374591"/>
    <w:rsid w:val="00375F90"/>
    <w:rsid w:val="003A4539"/>
    <w:rsid w:val="003A4C86"/>
    <w:rsid w:val="003B29C3"/>
    <w:rsid w:val="003B38E0"/>
    <w:rsid w:val="003D6AF0"/>
    <w:rsid w:val="003F3812"/>
    <w:rsid w:val="00403697"/>
    <w:rsid w:val="0042490F"/>
    <w:rsid w:val="00430274"/>
    <w:rsid w:val="00463D5B"/>
    <w:rsid w:val="00466B9C"/>
    <w:rsid w:val="004767CC"/>
    <w:rsid w:val="00487332"/>
    <w:rsid w:val="004941AA"/>
    <w:rsid w:val="0049643D"/>
    <w:rsid w:val="004A0DA6"/>
    <w:rsid w:val="004A66F0"/>
    <w:rsid w:val="004C4743"/>
    <w:rsid w:val="004C6511"/>
    <w:rsid w:val="004E4F9F"/>
    <w:rsid w:val="004F2835"/>
    <w:rsid w:val="004F39FE"/>
    <w:rsid w:val="00505FF4"/>
    <w:rsid w:val="00510588"/>
    <w:rsid w:val="0053347E"/>
    <w:rsid w:val="00535962"/>
    <w:rsid w:val="00540B75"/>
    <w:rsid w:val="00563687"/>
    <w:rsid w:val="005A3C02"/>
    <w:rsid w:val="005B442B"/>
    <w:rsid w:val="005C5984"/>
    <w:rsid w:val="005D0D63"/>
    <w:rsid w:val="00611A07"/>
    <w:rsid w:val="0062592A"/>
    <w:rsid w:val="00637A16"/>
    <w:rsid w:val="006506D0"/>
    <w:rsid w:val="00651E48"/>
    <w:rsid w:val="0065548D"/>
    <w:rsid w:val="006709BC"/>
    <w:rsid w:val="006745F1"/>
    <w:rsid w:val="006A651C"/>
    <w:rsid w:val="006B3532"/>
    <w:rsid w:val="006C2BD5"/>
    <w:rsid w:val="006E66FA"/>
    <w:rsid w:val="006F29CF"/>
    <w:rsid w:val="00712CDB"/>
    <w:rsid w:val="00721293"/>
    <w:rsid w:val="007275DB"/>
    <w:rsid w:val="007641DE"/>
    <w:rsid w:val="00772B76"/>
    <w:rsid w:val="00780880"/>
    <w:rsid w:val="007B4164"/>
    <w:rsid w:val="007B51B1"/>
    <w:rsid w:val="007B6F6F"/>
    <w:rsid w:val="007D1A49"/>
    <w:rsid w:val="007D2DF0"/>
    <w:rsid w:val="007D310D"/>
    <w:rsid w:val="007F2BA4"/>
    <w:rsid w:val="007F5033"/>
    <w:rsid w:val="00810515"/>
    <w:rsid w:val="0083342F"/>
    <w:rsid w:val="00835531"/>
    <w:rsid w:val="00843DF8"/>
    <w:rsid w:val="00854B4F"/>
    <w:rsid w:val="00857B4D"/>
    <w:rsid w:val="008636E9"/>
    <w:rsid w:val="00866176"/>
    <w:rsid w:val="00891A03"/>
    <w:rsid w:val="008A0FBD"/>
    <w:rsid w:val="008B3AE5"/>
    <w:rsid w:val="008B72E8"/>
    <w:rsid w:val="008D4251"/>
    <w:rsid w:val="009002B4"/>
    <w:rsid w:val="0090695A"/>
    <w:rsid w:val="00914F3E"/>
    <w:rsid w:val="0093770B"/>
    <w:rsid w:val="009564E9"/>
    <w:rsid w:val="00957FDA"/>
    <w:rsid w:val="00972736"/>
    <w:rsid w:val="009773D3"/>
    <w:rsid w:val="009A1E33"/>
    <w:rsid w:val="009A2AEC"/>
    <w:rsid w:val="009B0931"/>
    <w:rsid w:val="009B3073"/>
    <w:rsid w:val="009E0472"/>
    <w:rsid w:val="009F3122"/>
    <w:rsid w:val="00A06561"/>
    <w:rsid w:val="00A07C4F"/>
    <w:rsid w:val="00A16099"/>
    <w:rsid w:val="00A24343"/>
    <w:rsid w:val="00A334B7"/>
    <w:rsid w:val="00A42202"/>
    <w:rsid w:val="00A44D65"/>
    <w:rsid w:val="00A46805"/>
    <w:rsid w:val="00A477BB"/>
    <w:rsid w:val="00A640BD"/>
    <w:rsid w:val="00A65DCB"/>
    <w:rsid w:val="00A66EA0"/>
    <w:rsid w:val="00A8120D"/>
    <w:rsid w:val="00AA7457"/>
    <w:rsid w:val="00AB4966"/>
    <w:rsid w:val="00AC7631"/>
    <w:rsid w:val="00AD41E8"/>
    <w:rsid w:val="00AD7919"/>
    <w:rsid w:val="00AE6AB3"/>
    <w:rsid w:val="00AF0D2F"/>
    <w:rsid w:val="00AF6F32"/>
    <w:rsid w:val="00B2374E"/>
    <w:rsid w:val="00B3101F"/>
    <w:rsid w:val="00B420BA"/>
    <w:rsid w:val="00B5593B"/>
    <w:rsid w:val="00B61D08"/>
    <w:rsid w:val="00B62EEF"/>
    <w:rsid w:val="00B6607B"/>
    <w:rsid w:val="00B9237C"/>
    <w:rsid w:val="00B96BAC"/>
    <w:rsid w:val="00B978E8"/>
    <w:rsid w:val="00B97B51"/>
    <w:rsid w:val="00BB535D"/>
    <w:rsid w:val="00BC1D0C"/>
    <w:rsid w:val="00BC61BD"/>
    <w:rsid w:val="00BD75DE"/>
    <w:rsid w:val="00BE4FB0"/>
    <w:rsid w:val="00BF1AD5"/>
    <w:rsid w:val="00C146CF"/>
    <w:rsid w:val="00C23431"/>
    <w:rsid w:val="00C23C3C"/>
    <w:rsid w:val="00C30B24"/>
    <w:rsid w:val="00C5035D"/>
    <w:rsid w:val="00C521F8"/>
    <w:rsid w:val="00C66D08"/>
    <w:rsid w:val="00C95636"/>
    <w:rsid w:val="00C97FA8"/>
    <w:rsid w:val="00CA4661"/>
    <w:rsid w:val="00CE67A3"/>
    <w:rsid w:val="00CF28EB"/>
    <w:rsid w:val="00D00376"/>
    <w:rsid w:val="00D006C4"/>
    <w:rsid w:val="00D017A2"/>
    <w:rsid w:val="00D1413E"/>
    <w:rsid w:val="00D24FA7"/>
    <w:rsid w:val="00D27280"/>
    <w:rsid w:val="00D327F1"/>
    <w:rsid w:val="00D3735E"/>
    <w:rsid w:val="00D64696"/>
    <w:rsid w:val="00D724F2"/>
    <w:rsid w:val="00D771F9"/>
    <w:rsid w:val="00D90D49"/>
    <w:rsid w:val="00DC5D96"/>
    <w:rsid w:val="00DD4F3E"/>
    <w:rsid w:val="00DD7B8F"/>
    <w:rsid w:val="00E13E55"/>
    <w:rsid w:val="00E23C56"/>
    <w:rsid w:val="00E3360B"/>
    <w:rsid w:val="00E35267"/>
    <w:rsid w:val="00E64AB6"/>
    <w:rsid w:val="00E91992"/>
    <w:rsid w:val="00E940DD"/>
    <w:rsid w:val="00E96D05"/>
    <w:rsid w:val="00EA6114"/>
    <w:rsid w:val="00EA6AB1"/>
    <w:rsid w:val="00EA7406"/>
    <w:rsid w:val="00EB128A"/>
    <w:rsid w:val="00EB44B4"/>
    <w:rsid w:val="00EC65AD"/>
    <w:rsid w:val="00EC6943"/>
    <w:rsid w:val="00EE1D3C"/>
    <w:rsid w:val="00F116C5"/>
    <w:rsid w:val="00F11A33"/>
    <w:rsid w:val="00F225BF"/>
    <w:rsid w:val="00F25B99"/>
    <w:rsid w:val="00F263AA"/>
    <w:rsid w:val="00F4086F"/>
    <w:rsid w:val="00F53753"/>
    <w:rsid w:val="00F7167E"/>
    <w:rsid w:val="00F7443C"/>
    <w:rsid w:val="00F80075"/>
    <w:rsid w:val="00F84547"/>
    <w:rsid w:val="00FB48E8"/>
    <w:rsid w:val="00FC280C"/>
    <w:rsid w:val="00FC2870"/>
    <w:rsid w:val="00FD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7CC498D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0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891A259E-9B5F-43C3-9940-EE80B97D79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AE5453-C39F-49A4-8F5D-465DCF210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5E5ECF-0F2E-4ED0-ACF6-13F8B45AF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543860-DD23-478F-81DF-FBD5285ADA8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45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84</cp:revision>
  <cp:lastPrinted>2011-03-04T18:27:00Z</cp:lastPrinted>
  <dcterms:created xsi:type="dcterms:W3CDTF">2021-04-22T01:22:00Z</dcterms:created>
  <dcterms:modified xsi:type="dcterms:W3CDTF">2026-03-19T19:27:00Z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